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F9" w:rsidRDefault="00CA79F9" w:rsidP="00CA79F9">
      <w:pPr>
        <w:pStyle w:val="1"/>
      </w:pPr>
      <w:bookmarkStart w:id="0" w:name="_Toc375071055"/>
      <w:bookmarkStart w:id="1" w:name="_Toc389576929"/>
      <w:bookmarkStart w:id="2" w:name="_Toc391459385"/>
      <w:bookmarkStart w:id="3" w:name="_Toc392747728"/>
      <w:bookmarkEnd w:id="0"/>
      <w:r>
        <w:t>HH3C-SSH-MIB</w:t>
      </w:r>
      <w:bookmarkEnd w:id="1"/>
      <w:bookmarkEnd w:id="2"/>
      <w:bookmarkEnd w:id="3"/>
    </w:p>
    <w:p w:rsidR="00CA79F9" w:rsidRDefault="00CA79F9" w:rsidP="00CA79F9">
      <w:r>
        <w:t>本节介绍</w:t>
      </w:r>
      <w:r>
        <w:t>HH3C-SSH-MIB</w:t>
      </w:r>
      <w:r>
        <w:t>模块输出的告警信息。</w:t>
      </w:r>
    </w:p>
    <w:p w:rsidR="00CA79F9" w:rsidRDefault="00CA79F9" w:rsidP="00CA79F9">
      <w:pPr>
        <w:pStyle w:val="3"/>
      </w:pPr>
      <w:bookmarkStart w:id="4" w:name="_Toc389576930"/>
      <w:bookmarkStart w:id="5" w:name="_Toc391459386"/>
      <w:bookmarkStart w:id="6" w:name="_Toc392747729"/>
      <w:r>
        <w:t>hh3cSSHUserAuthFailure</w:t>
      </w:r>
      <w:bookmarkEnd w:id="4"/>
      <w:bookmarkEnd w:id="5"/>
      <w:bookmarkEnd w:id="6"/>
    </w:p>
    <w:p w:rsidR="00CA79F9" w:rsidRDefault="00CA79F9" w:rsidP="00CA79F9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Text"/>
            </w:pPr>
            <w:r>
              <w:t>1.3.6.1.4.1.25506.2.22.1.3.0.1</w:t>
            </w:r>
          </w:p>
        </w:tc>
      </w:tr>
      <w:tr w:rsidR="00CA79F9" w:rsidRPr="00B1156A" w:rsidTr="00705440">
        <w:trPr>
          <w:cantSplit/>
        </w:trPr>
        <w:tc>
          <w:tcPr>
            <w:tcW w:w="1810" w:type="dxa"/>
          </w:tcPr>
          <w:p w:rsidR="00CA79F9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MIB</w:t>
            </w:r>
            <w:r w:rsidRPr="00836FA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A79F9" w:rsidRPr="00B1156A" w:rsidRDefault="00CA79F9" w:rsidP="00705440">
            <w:pPr>
              <w:pStyle w:val="TableText"/>
            </w:pPr>
            <w:r>
              <w:t>hh3c-ssh.mib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A7C0C" w:rsidRPr="004A63E0" w:rsidRDefault="002A7C0C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-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【描述】</w:t>
      </w:r>
    </w:p>
    <w:p w:rsidR="00CA79F9" w:rsidRDefault="00CA79F9" w:rsidP="00CA79F9">
      <w:r>
        <w:rPr>
          <w:rFonts w:hint="eastAsia"/>
        </w:rPr>
        <w:t>当用户认证失败时产生该告警。</w:t>
      </w:r>
    </w:p>
    <w:p w:rsidR="00CA79F9" w:rsidRDefault="00CA79F9" w:rsidP="00CA79F9">
      <w:pPr>
        <w:pStyle w:val="Command"/>
      </w:pPr>
      <w:r>
        <w:t>【状态控制】</w:t>
      </w:r>
    </w:p>
    <w:p w:rsidR="00CA79F9" w:rsidRPr="0099169E" w:rsidRDefault="002A7C0C" w:rsidP="00CA79F9">
      <w:r>
        <w:rPr>
          <w:rFonts w:hint="eastAsia"/>
        </w:rPr>
        <w:t>该告警无法关闭。</w:t>
      </w:r>
    </w:p>
    <w:p w:rsidR="00CA79F9" w:rsidRDefault="00CA79F9" w:rsidP="00CA79F9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1.3.6.1.4.1.25506.2.22.1.2.1 (hh3cSSHAttemptUserName)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(SIZE </w:t>
            </w:r>
            <w:r>
              <w:rPr>
                <w:lang w:eastAsia="en-US"/>
              </w:rPr>
              <w:t>(0..255)</w:t>
            </w:r>
            <w:r>
              <w:rPr>
                <w:rFonts w:hint="eastAsia"/>
              </w:rPr>
              <w:t>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1.3.6.1.4.1.25506.2.22.1.2.2 (hh3cSSHAttemptIpAddrType)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ipv4z(3)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ipv6z(4)</w:t>
            </w:r>
          </w:p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1.3.6.1.4.1.25506.2.22.1.2.3 (hh3cSSHAttemptIpAddr)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(SIZE </w:t>
            </w:r>
            <w:r>
              <w:rPr>
                <w:lang w:eastAsia="en-US"/>
              </w:rPr>
              <w:t>(0..255)</w:t>
            </w:r>
            <w:r>
              <w:rPr>
                <w:rFonts w:hint="eastAsia"/>
              </w:rPr>
              <w:t>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1.3.6.1.4.1.25506.2.22.1.2.4 (hh3cSSHUserAuthFailureReason)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exceedRetries(1)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authTimeout(2)</w:t>
            </w:r>
          </w:p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otherReason(3)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【处理建议】</w:t>
      </w:r>
    </w:p>
    <w:p w:rsidR="00CA79F9" w:rsidRDefault="00421DE6" w:rsidP="00421DE6">
      <w:r>
        <w:rPr>
          <w:rFonts w:hint="eastAsia"/>
        </w:rPr>
        <w:t>确保没有</w:t>
      </w:r>
      <w:r w:rsidR="00CA79F9">
        <w:rPr>
          <w:rFonts w:hint="eastAsia"/>
        </w:rPr>
        <w:t>非法用户尝试</w:t>
      </w:r>
      <w:r w:rsidR="002A7C0C">
        <w:rPr>
          <w:rFonts w:hint="eastAsia"/>
        </w:rPr>
        <w:t>登录</w:t>
      </w:r>
      <w:r w:rsidR="00CA79F9">
        <w:rPr>
          <w:rFonts w:hint="eastAsia"/>
        </w:rPr>
        <w:t>系统</w:t>
      </w:r>
      <w:r w:rsidR="002A7C0C">
        <w:rPr>
          <w:rFonts w:hint="eastAsia"/>
        </w:rPr>
        <w:t>。</w:t>
      </w:r>
    </w:p>
    <w:p w:rsidR="00CA79F9" w:rsidRDefault="00CA79F9" w:rsidP="00CA79F9">
      <w:pPr>
        <w:pStyle w:val="3"/>
      </w:pPr>
      <w:bookmarkStart w:id="7" w:name="_Toc389576931"/>
      <w:bookmarkStart w:id="8" w:name="_Toc391459387"/>
      <w:bookmarkStart w:id="9" w:name="_Toc392747730"/>
      <w:r>
        <w:lastRenderedPageBreak/>
        <w:t>hh3cSSHVersionNegotiationFailure</w:t>
      </w:r>
      <w:bookmarkEnd w:id="7"/>
      <w:bookmarkEnd w:id="8"/>
      <w:bookmarkEnd w:id="9"/>
    </w:p>
    <w:p w:rsidR="00CA79F9" w:rsidRDefault="00CA79F9" w:rsidP="00CA79F9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Text"/>
            </w:pPr>
            <w:r>
              <w:t>1.3.6.1.4.1.25506.2.22.1.3.0.2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MIB</w:t>
            </w:r>
            <w:r w:rsidRPr="00836FA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hh3c-ssh.mib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A7C0C" w:rsidRPr="004A63E0" w:rsidRDefault="002A7C0C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-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【描述】</w:t>
      </w:r>
    </w:p>
    <w:p w:rsidR="00CA79F9" w:rsidRDefault="00CA79F9" w:rsidP="00CA79F9">
      <w:r>
        <w:rPr>
          <w:rFonts w:hint="eastAsia"/>
        </w:rPr>
        <w:t>当用户协商</w:t>
      </w:r>
      <w:r>
        <w:rPr>
          <w:rFonts w:hint="eastAsia"/>
        </w:rPr>
        <w:t>SSH</w:t>
      </w:r>
      <w:r>
        <w:rPr>
          <w:rFonts w:hint="eastAsia"/>
        </w:rPr>
        <w:t>协议版本失败</w:t>
      </w:r>
      <w:r w:rsidR="00421DE6">
        <w:rPr>
          <w:rFonts w:hint="eastAsia"/>
        </w:rPr>
        <w:t>时产生</w:t>
      </w:r>
      <w:r>
        <w:rPr>
          <w:rFonts w:hint="eastAsia"/>
        </w:rPr>
        <w:t>该告警。</w:t>
      </w:r>
    </w:p>
    <w:p w:rsidR="00CA79F9" w:rsidRDefault="00CA79F9" w:rsidP="00CA79F9">
      <w:pPr>
        <w:pStyle w:val="Command"/>
      </w:pPr>
      <w:r>
        <w:t>【状态控制】</w:t>
      </w:r>
    </w:p>
    <w:p w:rsidR="00CA79F9" w:rsidRPr="00DE3C7B" w:rsidRDefault="002A7C0C" w:rsidP="00CA79F9">
      <w:r>
        <w:rPr>
          <w:rFonts w:hint="eastAsia"/>
        </w:rPr>
        <w:t>该告警无法关闭。</w:t>
      </w:r>
    </w:p>
    <w:p w:rsidR="00CA79F9" w:rsidRDefault="00CA79F9" w:rsidP="00CA79F9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1.3.6.1.4.1.25506.2.22.1.2.2 (hh3cSSHAttemptIpAddrType)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CA79F9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unknown(0), 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ipv4z(3)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ipv6z(4)</w:t>
            </w:r>
          </w:p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1.3.6.1.4.1.25506.2.22.1.2.3 (hh3cSSHAttemptIpAddr)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0..255)</w:t>
            </w:r>
            <w:r>
              <w:rPr>
                <w:rFonts w:hint="eastAsia"/>
              </w:rPr>
              <w:t>)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【处理建议】</w:t>
      </w:r>
    </w:p>
    <w:p w:rsidR="00CA79F9" w:rsidRDefault="009221D0" w:rsidP="00CA79F9">
      <w:r>
        <w:rPr>
          <w:rFonts w:hint="eastAsia"/>
        </w:rPr>
        <w:t>确保</w:t>
      </w:r>
      <w:r w:rsidR="00CA79F9">
        <w:rPr>
          <w:rFonts w:hint="eastAsia"/>
        </w:rPr>
        <w:t>客户端和服务器的</w:t>
      </w:r>
      <w:r w:rsidR="00CA79F9">
        <w:rPr>
          <w:rFonts w:hint="eastAsia"/>
        </w:rPr>
        <w:t>SSH</w:t>
      </w:r>
      <w:r w:rsidR="00CA79F9">
        <w:rPr>
          <w:rFonts w:hint="eastAsia"/>
        </w:rPr>
        <w:t>版本配置一致。</w:t>
      </w:r>
    </w:p>
    <w:p w:rsidR="00CA79F9" w:rsidRDefault="00CA79F9" w:rsidP="00CA79F9">
      <w:pPr>
        <w:pStyle w:val="3"/>
      </w:pPr>
      <w:bookmarkStart w:id="10" w:name="_Toc389576932"/>
      <w:bookmarkStart w:id="11" w:name="_Toc391459388"/>
      <w:bookmarkStart w:id="12" w:name="_Toc392747731"/>
      <w:r>
        <w:t>hh3cSSHUserLogin</w:t>
      </w:r>
      <w:bookmarkEnd w:id="10"/>
      <w:bookmarkEnd w:id="11"/>
      <w:bookmarkEnd w:id="12"/>
    </w:p>
    <w:p w:rsidR="00CA79F9" w:rsidRDefault="00CA79F9" w:rsidP="00CA79F9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Text"/>
            </w:pPr>
            <w:r>
              <w:t>1.3.6.1.4.1.25506.2.22.1.3.0.3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MIB</w:t>
            </w:r>
            <w:r w:rsidRPr="00836FA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hh3c-ssh.mib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A7C0C" w:rsidRPr="004A63E0" w:rsidRDefault="002A7C0C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-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【描述】</w:t>
      </w:r>
    </w:p>
    <w:p w:rsidR="00CA79F9" w:rsidRDefault="00CA79F9" w:rsidP="00CA79F9">
      <w:r>
        <w:rPr>
          <w:rFonts w:hint="eastAsia"/>
        </w:rPr>
        <w:t>用户成功</w:t>
      </w:r>
      <w:r w:rsidR="00421DE6">
        <w:rPr>
          <w:rFonts w:hint="eastAsia"/>
        </w:rPr>
        <w:t>登录</w:t>
      </w:r>
      <w:r>
        <w:rPr>
          <w:rFonts w:hint="eastAsia"/>
        </w:rPr>
        <w:t>后产生该告警。</w:t>
      </w:r>
    </w:p>
    <w:p w:rsidR="00CA79F9" w:rsidRDefault="00CA79F9" w:rsidP="00CA79F9">
      <w:pPr>
        <w:pStyle w:val="Command"/>
      </w:pPr>
      <w:r>
        <w:t>【状态控制】</w:t>
      </w:r>
    </w:p>
    <w:p w:rsidR="00CA79F9" w:rsidRPr="0099169E" w:rsidRDefault="002A7C0C" w:rsidP="00CA79F9">
      <w:r>
        <w:rPr>
          <w:rFonts w:hint="eastAsia"/>
        </w:rPr>
        <w:t>该告警无法关闭。</w:t>
      </w:r>
    </w:p>
    <w:p w:rsidR="00CA79F9" w:rsidRDefault="00CA79F9" w:rsidP="00CA79F9">
      <w:pPr>
        <w:pStyle w:val="Command"/>
      </w:pPr>
      <w:r>
        <w:lastRenderedPageBreak/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1.3.6.1.4.1.25506.2.22.1.1.3.1.2 (hh3cSSHSessionUserName)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0..255)</w:t>
            </w:r>
            <w:r>
              <w:rPr>
                <w:rFonts w:hint="eastAsia"/>
              </w:rPr>
              <w:t>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1.3.6.1.4.1.25506.2.22.1.1.3.1.3 (hh3cSSHSessionUserIpAddrType)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ipv4z(3)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ipv6z(4)</w:t>
            </w:r>
          </w:p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1.3.6.1.4.1.25506.2.22.1.1.3.1.4 (hh3cSSHSessionUserIpAddr)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 w:rsidRPr="00C27DB6">
              <w:rPr>
                <w:lang w:eastAsia="en-US"/>
              </w:rPr>
              <w:t>OCTET STRING (SIZE (0..255))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【处理建议】</w:t>
      </w:r>
    </w:p>
    <w:p w:rsidR="00CA79F9" w:rsidRDefault="00BF065D" w:rsidP="00CA79F9">
      <w:r>
        <w:rPr>
          <w:rFonts w:hint="eastAsia"/>
        </w:rPr>
        <w:t>无需处理。</w:t>
      </w:r>
    </w:p>
    <w:p w:rsidR="00CA79F9" w:rsidRDefault="00CA79F9" w:rsidP="00CA79F9">
      <w:pPr>
        <w:pStyle w:val="3"/>
      </w:pPr>
      <w:bookmarkStart w:id="13" w:name="_Toc389576933"/>
      <w:bookmarkStart w:id="14" w:name="_Toc391459389"/>
      <w:bookmarkStart w:id="15" w:name="_Toc392747732"/>
      <w:r>
        <w:t>hh3cSSHUserLogoff</w:t>
      </w:r>
      <w:bookmarkEnd w:id="13"/>
      <w:bookmarkEnd w:id="14"/>
      <w:bookmarkEnd w:id="15"/>
    </w:p>
    <w:p w:rsidR="00CA79F9" w:rsidRDefault="00CA79F9" w:rsidP="00CA79F9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79F9" w:rsidRPr="00B1156A" w:rsidRDefault="00CA79F9" w:rsidP="00705440">
            <w:pPr>
              <w:pStyle w:val="TableText"/>
            </w:pPr>
            <w:r>
              <w:t>1.3.6.1.4.1.25506.2.22.1.3.0.4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MIB</w:t>
            </w:r>
            <w:r w:rsidRPr="00836FA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hh3c-ssh.mib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A7C0C" w:rsidRPr="004A63E0" w:rsidRDefault="002A7C0C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t>-</w:t>
            </w:r>
          </w:p>
        </w:tc>
      </w:tr>
      <w:tr w:rsidR="002A7C0C" w:rsidRPr="00B1156A" w:rsidTr="00705440">
        <w:trPr>
          <w:cantSplit/>
        </w:trPr>
        <w:tc>
          <w:tcPr>
            <w:tcW w:w="1810" w:type="dxa"/>
          </w:tcPr>
          <w:p w:rsidR="002A7C0C" w:rsidRPr="00B1156A" w:rsidRDefault="002A7C0C" w:rsidP="00705440">
            <w:pPr>
              <w:pStyle w:val="TableHeadingleft"/>
            </w:pPr>
            <w:r w:rsidRPr="00836FA8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A7C0C" w:rsidRPr="00B1156A" w:rsidRDefault="002A7C0C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【描述】</w:t>
      </w:r>
    </w:p>
    <w:p w:rsidR="00CA79F9" w:rsidRDefault="00CA79F9" w:rsidP="00CA79F9">
      <w:r>
        <w:rPr>
          <w:rFonts w:hint="eastAsia"/>
        </w:rPr>
        <w:t>用户</w:t>
      </w:r>
      <w:r w:rsidR="00421DE6">
        <w:rPr>
          <w:rFonts w:hint="eastAsia"/>
        </w:rPr>
        <w:t>退出登录时产生</w:t>
      </w:r>
      <w:r>
        <w:rPr>
          <w:rFonts w:hint="eastAsia"/>
        </w:rPr>
        <w:t>该告警。</w:t>
      </w:r>
    </w:p>
    <w:p w:rsidR="00CA79F9" w:rsidRDefault="00CA79F9" w:rsidP="00CA79F9">
      <w:pPr>
        <w:pStyle w:val="Command"/>
      </w:pPr>
      <w:r>
        <w:t>【状态控制】</w:t>
      </w:r>
    </w:p>
    <w:p w:rsidR="00CA79F9" w:rsidRPr="0099169E" w:rsidRDefault="002A7C0C" w:rsidP="00CA79F9">
      <w:r>
        <w:rPr>
          <w:rFonts w:hint="eastAsia"/>
        </w:rPr>
        <w:t>该告警无法关闭。</w:t>
      </w:r>
    </w:p>
    <w:p w:rsidR="00CA79F9" w:rsidRDefault="00CA79F9" w:rsidP="00CA79F9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79F9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79F9" w:rsidRPr="00B1156A" w:rsidRDefault="00CA79F9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1.3.6.1.4.1.25506.2.22.1.1.3.1.2 (hh3cSSHSessionUserName)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 w:rsidRPr="00C27DB6">
              <w:rPr>
                <w:lang w:eastAsia="en-US"/>
              </w:rPr>
              <w:t>OCTET STRING (SIZE (0..255))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1.3.6.1.4.1.25506.2.22.1.1.3.1.3 (hh3cSSHSessionUserIpAddrType)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ipv4z(3)</w:t>
            </w:r>
          </w:p>
          <w:p w:rsidR="00CA79F9" w:rsidRDefault="00CA79F9" w:rsidP="00705440">
            <w:pPr>
              <w:pStyle w:val="TableText"/>
            </w:pPr>
            <w:r>
              <w:rPr>
                <w:lang w:eastAsia="en-US"/>
              </w:rPr>
              <w:t>ipv6z(4)</w:t>
            </w:r>
          </w:p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CA79F9" w:rsidRPr="00B1156A" w:rsidTr="00705440">
        <w:trPr>
          <w:cantSplit/>
        </w:trPr>
        <w:tc>
          <w:tcPr>
            <w:tcW w:w="3607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1.3.6.1.4.1.25506.2.22.1.1.3.1.4 (hh3cSSHSessionUserIpAddr)</w:t>
            </w:r>
          </w:p>
        </w:tc>
        <w:tc>
          <w:tcPr>
            <w:tcW w:w="2045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CA79F9" w:rsidRPr="00B1156A" w:rsidRDefault="00CA79F9" w:rsidP="00705440">
            <w:pPr>
              <w:pStyle w:val="TableText"/>
              <w:rPr>
                <w:lang w:eastAsia="en-US"/>
              </w:rPr>
            </w:pPr>
            <w:r w:rsidRPr="00C27DB6">
              <w:rPr>
                <w:lang w:eastAsia="en-US"/>
              </w:rPr>
              <w:t>OCTET STRING (SIZE (0..255))</w:t>
            </w:r>
          </w:p>
        </w:tc>
      </w:tr>
    </w:tbl>
    <w:p w:rsidR="00CA79F9" w:rsidRDefault="00CA79F9" w:rsidP="00CA79F9"/>
    <w:p w:rsidR="00CA79F9" w:rsidRDefault="00CA79F9" w:rsidP="00CA79F9">
      <w:pPr>
        <w:pStyle w:val="Command"/>
      </w:pPr>
      <w:r>
        <w:t>【处理建议】</w:t>
      </w:r>
    </w:p>
    <w:p w:rsidR="00CA79F9" w:rsidRDefault="003B0A00" w:rsidP="00CA79F9">
      <w:r>
        <w:rPr>
          <w:rFonts w:hint="eastAsia"/>
        </w:rPr>
        <w:t>确保该用户是合法用户。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DA" w:rsidRDefault="008538DA">
      <w:r>
        <w:separator/>
      </w:r>
    </w:p>
  </w:endnote>
  <w:endnote w:type="continuationSeparator" w:id="0">
    <w:p w:rsidR="008538DA" w:rsidRDefault="00853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CD4477" w:rsidP="00020766">
        <w:pPr>
          <w:pStyle w:val="a5"/>
        </w:pPr>
        <w:r w:rsidRPr="00CD4477">
          <w:fldChar w:fldCharType="begin"/>
        </w:r>
        <w:r w:rsidR="00F86011">
          <w:instrText>PAGE   \* MERGEFORMAT</w:instrText>
        </w:r>
        <w:r w:rsidRPr="00CD4477">
          <w:fldChar w:fldCharType="separate"/>
        </w:r>
        <w:r w:rsidR="002F57F8" w:rsidRPr="002F57F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DA" w:rsidRDefault="008538DA">
      <w:r>
        <w:separator/>
      </w:r>
    </w:p>
  </w:footnote>
  <w:footnote w:type="continuationSeparator" w:id="0">
    <w:p w:rsidR="008538DA" w:rsidRDefault="00853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E6C58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C0C"/>
    <w:rsid w:val="002A7FE9"/>
    <w:rsid w:val="002B3A6B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2F57F8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A00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1DE6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8DA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21D0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277DD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065D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A79F9"/>
    <w:rsid w:val="00CB19AE"/>
    <w:rsid w:val="00CC0046"/>
    <w:rsid w:val="00CC04A3"/>
    <w:rsid w:val="00CC5B69"/>
    <w:rsid w:val="00CC7EAA"/>
    <w:rsid w:val="00CD123F"/>
    <w:rsid w:val="00CD4477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2C49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A32CE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4495-02E0-4153-9363-3D97B205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142</TotalTime>
  <Pages>3</Pages>
  <Words>490</Words>
  <Characters>1938</Characters>
  <Application>Microsoft Office Word</Application>
  <DocSecurity>0</DocSecurity>
  <Lines>168</Lines>
  <Paragraphs>148</Paragraphs>
  <ScaleCrop>false</ScaleCrop>
  <Company/>
  <LinksUpToDate>false</LinksUpToDate>
  <CharactersWithSpaces>1980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</cp:revision>
  <cp:lastPrinted>2010-05-04T10:01:00Z</cp:lastPrinted>
  <dcterms:created xsi:type="dcterms:W3CDTF">2014-07-09T08:19:00Z</dcterms:created>
  <dcterms:modified xsi:type="dcterms:W3CDTF">2014-07-31T10:35:00Z</dcterms:modified>
</cp:coreProperties>
</file>